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7E2E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10E7DF5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402F247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55233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FF6882" w14:textId="77777777" w:rsidR="00D8335B" w:rsidRDefault="00D8335B" w:rsidP="00D8335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D593856" w14:textId="77777777" w:rsidR="00D8335B" w:rsidRDefault="00D8335B" w:rsidP="00D8335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2D337DA" w14:textId="77777777" w:rsidR="00D8335B" w:rsidRDefault="00D8335B" w:rsidP="00D8335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C125C5E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E687F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BD4FC" w14:textId="77777777" w:rsidR="00D8335B" w:rsidRDefault="00D8335B" w:rsidP="00D8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7E8716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1F733" w14:textId="77777777" w:rsidR="00D8335B" w:rsidRDefault="00D8335B" w:rsidP="009139A6">
      <w:r>
        <w:separator/>
      </w:r>
    </w:p>
  </w:endnote>
  <w:endnote w:type="continuationSeparator" w:id="0">
    <w:p w14:paraId="1EF5BF05" w14:textId="77777777" w:rsidR="00D8335B" w:rsidRDefault="00D833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68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73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A5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4B642" w14:textId="77777777" w:rsidR="00D8335B" w:rsidRDefault="00D8335B" w:rsidP="009139A6">
      <w:r>
        <w:separator/>
      </w:r>
    </w:p>
  </w:footnote>
  <w:footnote w:type="continuationSeparator" w:id="0">
    <w:p w14:paraId="766A1608" w14:textId="77777777" w:rsidR="00D8335B" w:rsidRDefault="00D833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76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CA7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9E1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5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335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95812"/>
  <w15:chartTrackingRefBased/>
  <w15:docId w15:val="{2BB63804-58DF-4C34-A1B6-65E675BD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2022-04-22T19:30:00Z</dcterms:created>
  <dcterms:modified xsi:type="dcterms:W3CDTF">2022-04-22T19:31:00Z</dcterms:modified>
</cp:coreProperties>
</file>